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F1C" w:rsidRDefault="00954F1C" w:rsidP="00954F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Dikson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HENRISON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954F1C" w:rsidRDefault="00954F1C" w:rsidP="00954F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Kelton, Cumberland.</w:t>
      </w:r>
    </w:p>
    <w:p w:rsidR="00954F1C" w:rsidRDefault="00954F1C" w:rsidP="00954F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54F1C" w:rsidRDefault="00954F1C" w:rsidP="00954F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54F1C" w:rsidRDefault="00954F1C" w:rsidP="00954F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Sep.1418</w:t>
      </w:r>
      <w:r>
        <w:rPr>
          <w:rFonts w:ascii="Times New Roman" w:hAnsi="Times New Roman" w:cs="Times New Roman"/>
          <w:sz w:val="24"/>
          <w:szCs w:val="24"/>
        </w:rPr>
        <w:tab/>
        <w:t>He was a tenant in Kelton.</w:t>
      </w:r>
    </w:p>
    <w:p w:rsidR="00954F1C" w:rsidRDefault="00954F1C" w:rsidP="00954F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13E2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21-72)</w:t>
      </w:r>
    </w:p>
    <w:p w:rsidR="00954F1C" w:rsidRDefault="00954F1C" w:rsidP="00954F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54F1C" w:rsidRDefault="00954F1C" w:rsidP="00954F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954F1C" w:rsidRDefault="00954F1C" w:rsidP="00954F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October 2015</w:t>
      </w:r>
      <w:bookmarkStart w:id="0" w:name="_GoBack"/>
      <w:bookmarkEnd w:id="0"/>
    </w:p>
    <w:sectPr w:rsidR="00DD5B8A" w:rsidRPr="00954F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4F1C" w:rsidRDefault="00954F1C" w:rsidP="00564E3C">
      <w:pPr>
        <w:spacing w:after="0" w:line="240" w:lineRule="auto"/>
      </w:pPr>
      <w:r>
        <w:separator/>
      </w:r>
    </w:p>
  </w:endnote>
  <w:endnote w:type="continuationSeparator" w:id="0">
    <w:p w:rsidR="00954F1C" w:rsidRDefault="00954F1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54F1C">
      <w:rPr>
        <w:rFonts w:ascii="Times New Roman" w:hAnsi="Times New Roman" w:cs="Times New Roman"/>
        <w:noProof/>
        <w:sz w:val="24"/>
        <w:szCs w:val="24"/>
      </w:rPr>
      <w:t>25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4F1C" w:rsidRDefault="00954F1C" w:rsidP="00564E3C">
      <w:pPr>
        <w:spacing w:after="0" w:line="240" w:lineRule="auto"/>
      </w:pPr>
      <w:r>
        <w:separator/>
      </w:r>
    </w:p>
  </w:footnote>
  <w:footnote w:type="continuationSeparator" w:id="0">
    <w:p w:rsidR="00954F1C" w:rsidRDefault="00954F1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F1C"/>
    <w:rsid w:val="00372DC6"/>
    <w:rsid w:val="00564E3C"/>
    <w:rsid w:val="0064591D"/>
    <w:rsid w:val="00954F1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9A286"/>
  <w15:chartTrackingRefBased/>
  <w15:docId w15:val="{23637A8E-7A54-4B16-82DE-86EA31849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954F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2015-10-25T18:56:00Z</dcterms:created>
  <dcterms:modified xsi:type="dcterms:W3CDTF">2015-10-25T18:57:00Z</dcterms:modified>
</cp:coreProperties>
</file>